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5EA3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Bartholomew PLOTT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9AA63B0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8BF33EC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A37CE88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replevin against Robert Arnold(q.v.).</w:t>
      </w:r>
    </w:p>
    <w:p w14:paraId="29FB2388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28ED001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BCE87A9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D373B4F" w14:textId="77777777" w:rsidR="00326036" w:rsidRDefault="00326036" w:rsidP="00326036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4BFC8762" w14:textId="77777777" w:rsidR="006B2F86" w:rsidRPr="00E71FC3" w:rsidRDefault="002560E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75F26" w14:textId="77777777" w:rsidR="00326036" w:rsidRDefault="00326036" w:rsidP="00E71FC3">
      <w:r>
        <w:separator/>
      </w:r>
    </w:p>
  </w:endnote>
  <w:endnote w:type="continuationSeparator" w:id="0">
    <w:p w14:paraId="08E0253D" w14:textId="77777777" w:rsidR="00326036" w:rsidRDefault="003260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6A7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8BC0" w14:textId="77777777" w:rsidR="00326036" w:rsidRDefault="00326036" w:rsidP="00E71FC3">
      <w:r>
        <w:separator/>
      </w:r>
    </w:p>
  </w:footnote>
  <w:footnote w:type="continuationSeparator" w:id="0">
    <w:p w14:paraId="45B98B48" w14:textId="77777777" w:rsidR="00326036" w:rsidRDefault="003260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036"/>
    <w:rsid w:val="001A7C09"/>
    <w:rsid w:val="00326036"/>
    <w:rsid w:val="00577BD5"/>
    <w:rsid w:val="00656CBA"/>
    <w:rsid w:val="006A1F77"/>
    <w:rsid w:val="00733BE7"/>
    <w:rsid w:val="00AB52E8"/>
    <w:rsid w:val="00B16D3F"/>
    <w:rsid w:val="00BB41AC"/>
    <w:rsid w:val="00D4141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16219"/>
  <w15:chartTrackingRefBased/>
  <w15:docId w15:val="{62788FC8-D2A0-42A3-A472-4DCA1B87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0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260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2018-11-04T20:04:00Z</dcterms:created>
  <dcterms:modified xsi:type="dcterms:W3CDTF">2021-09-01T19:00:00Z</dcterms:modified>
</cp:coreProperties>
</file>